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720" w:rsidRDefault="00C33720" w:rsidP="00C337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33720" w:rsidRDefault="00C33720" w:rsidP="00C337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Stretton. Clerk.</w:t>
      </w:r>
    </w:p>
    <w:p w:rsidR="00C33720" w:rsidRDefault="00C33720" w:rsidP="00C33720">
      <w:pPr>
        <w:rPr>
          <w:rFonts w:ascii="Times New Roman" w:hAnsi="Times New Roman" w:cs="Times New Roman"/>
        </w:rPr>
      </w:pPr>
    </w:p>
    <w:p w:rsidR="00C33720" w:rsidRDefault="00C33720" w:rsidP="00C33720">
      <w:pPr>
        <w:rPr>
          <w:rFonts w:ascii="Times New Roman" w:hAnsi="Times New Roman" w:cs="Times New Roman"/>
        </w:rPr>
      </w:pPr>
    </w:p>
    <w:p w:rsidR="00C33720" w:rsidRDefault="00C33720" w:rsidP="00C33720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>Thomas Clerk(q.v.) brought a plaint of debt against him, Richard Smyth of</w:t>
      </w:r>
    </w:p>
    <w:p w:rsidR="00C33720" w:rsidRDefault="00C33720" w:rsidP="00C33720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Atherstone, Warwickshire(q.v.), John Bryan of </w:t>
      </w:r>
      <w:proofErr w:type="spellStart"/>
      <w:r>
        <w:rPr>
          <w:rFonts w:ascii="Times New Roman" w:hAnsi="Times New Roman" w:cs="Times New Roman"/>
        </w:rPr>
        <w:t>Leire</w:t>
      </w:r>
      <w:proofErr w:type="spellEnd"/>
      <w:r>
        <w:rPr>
          <w:rFonts w:ascii="Times New Roman" w:hAnsi="Times New Roman" w:cs="Times New Roman"/>
        </w:rPr>
        <w:t xml:space="preserve">, Leicestershire(q.v.), John </w:t>
      </w:r>
      <w:proofErr w:type="spellStart"/>
      <w:r>
        <w:rPr>
          <w:rFonts w:ascii="Times New Roman" w:hAnsi="Times New Roman" w:cs="Times New Roman"/>
        </w:rPr>
        <w:t>Shiref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Chilvers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Coton</w:t>
      </w:r>
      <w:proofErr w:type="spellEnd"/>
      <w:r>
        <w:rPr>
          <w:rFonts w:ascii="Times New Roman" w:hAnsi="Times New Roman" w:cs="Times New Roman"/>
        </w:rPr>
        <w:t>, Warwickshire(q.v.) and Richard Bate of Nuneaton(q.v.).</w:t>
      </w:r>
    </w:p>
    <w:p w:rsidR="00C33720" w:rsidRDefault="00C33720" w:rsidP="00C337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C33720" w:rsidRDefault="00C33720" w:rsidP="00C33720">
      <w:pPr>
        <w:rPr>
          <w:rFonts w:ascii="Times New Roman" w:hAnsi="Times New Roman" w:cs="Times New Roman"/>
        </w:rPr>
      </w:pPr>
    </w:p>
    <w:p w:rsidR="00C33720" w:rsidRDefault="00C33720" w:rsidP="00C33720">
      <w:pPr>
        <w:rPr>
          <w:rFonts w:ascii="Times New Roman" w:hAnsi="Times New Roman" w:cs="Times New Roman"/>
        </w:rPr>
      </w:pPr>
    </w:p>
    <w:p w:rsidR="00C33720" w:rsidRDefault="00C33720" w:rsidP="00C337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June 2017</w:t>
      </w:r>
    </w:p>
    <w:p w:rsidR="006B2F86" w:rsidRPr="00E71FC3" w:rsidRDefault="00C3372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720" w:rsidRDefault="00C33720" w:rsidP="00E71FC3">
      <w:r>
        <w:separator/>
      </w:r>
    </w:p>
  </w:endnote>
  <w:endnote w:type="continuationSeparator" w:id="0">
    <w:p w:rsidR="00C33720" w:rsidRDefault="00C3372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720" w:rsidRDefault="00C33720" w:rsidP="00E71FC3">
      <w:r>
        <w:separator/>
      </w:r>
    </w:p>
  </w:footnote>
  <w:footnote w:type="continuationSeparator" w:id="0">
    <w:p w:rsidR="00C33720" w:rsidRDefault="00C3372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720"/>
    <w:rsid w:val="001A7C09"/>
    <w:rsid w:val="00577BD5"/>
    <w:rsid w:val="00656CBA"/>
    <w:rsid w:val="006A1F77"/>
    <w:rsid w:val="00733BE7"/>
    <w:rsid w:val="00AB52E8"/>
    <w:rsid w:val="00B16D3F"/>
    <w:rsid w:val="00BB41AC"/>
    <w:rsid w:val="00C3372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6180A3-EC34-4730-A6E2-81A6734F4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372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337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2017-06-24T20:08:00Z</dcterms:created>
  <dcterms:modified xsi:type="dcterms:W3CDTF">2017-06-24T20:09:00Z</dcterms:modified>
</cp:coreProperties>
</file>